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302E7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11091/015-3А (11091/015)-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200781">
          <w:t xml:space="preserve">18.11.2016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200781">
          <w:rPr>
            <w:bCs/>
          </w:rPr>
          <w:t xml:space="preserve">24.11.2016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302E70" w:rsidRPr="00302E7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302E70" w:rsidRPr="00302E70">
          <w:rPr>
            <w:rStyle w:val="aa"/>
          </w:rPr>
          <w:t>440052, г. Пенза, ул. Ново-Тамбовская, д.9;</w:t>
        </w:r>
        <w:r w:rsidR="00302E70" w:rsidRPr="00302E70">
          <w:rPr>
            <w:u w:val="single"/>
          </w:rPr>
          <w:t xml:space="preserve"> г. Пенза, ул. Суворова, д. 225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302E70" w:rsidRPr="00302E70">
          <w:rPr>
            <w:rStyle w:val="aa"/>
          </w:rPr>
          <w:t xml:space="preserve"> Бактериологическая лаборатория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302E70" w:rsidRPr="00302E70">
          <w:rPr>
            <w:u w:val="single"/>
          </w:rPr>
          <w:t xml:space="preserve"> 11091/015-3А </w:t>
        </w:r>
        <w:r w:rsidR="00302E70">
          <w:t xml:space="preserve">(11091/015)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302E70" w:rsidRPr="00302E70">
          <w:rPr>
            <w:rStyle w:val="aa"/>
          </w:rPr>
          <w:t xml:space="preserve"> Фельдшер-лаборант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302E70" w:rsidRPr="00302E70">
          <w:rPr>
            <w:rStyle w:val="aa"/>
          </w:rPr>
          <w:t xml:space="preserve"> 27330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302E70" w:rsidRPr="00302E70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10568D" w:rsidRPr="004F614B" w:rsidTr="005C43EF">
        <w:trPr>
          <w:jc w:val="center"/>
        </w:trPr>
        <w:tc>
          <w:tcPr>
            <w:tcW w:w="4678" w:type="dxa"/>
            <w:vAlign w:val="center"/>
          </w:tcPr>
          <w:p w:rsidR="0010568D" w:rsidRPr="004F614B" w:rsidRDefault="0010568D" w:rsidP="0010568D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0568D" w:rsidRPr="0010568D" w:rsidRDefault="00F045BC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10568D" w:rsidRPr="0010568D">
        <w:t>- Паспорт секундомера механического СОСпр-2б-2-000;</w:t>
      </w:r>
    </w:p>
    <w:p w:rsidR="00576095" w:rsidRPr="005C43EF" w:rsidRDefault="0010568D" w:rsidP="00AD14A4">
      <w:r w:rsidRPr="0010568D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F045BC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F045BC" w:rsidP="005859B9">
      <w:fldSimple w:instr=" DOCVARIABLE operac \* MERGEFORMAT ">
        <w:r w:rsidR="00302E70" w:rsidRPr="00302E70">
          <w:t xml:space="preserve"> Проведение бактериологических исследования, оформление результатов исследований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550CA8">
        <w:trPr>
          <w:cantSplit/>
          <w:trHeight w:val="500"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675330" w:rsidP="00FC4076">
            <w:pPr>
              <w:pStyle w:val="a8"/>
            </w:pPr>
            <w:r>
              <w:t>5</w:t>
            </w:r>
            <w:r w:rsidR="00E41ED9">
              <w:t>0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E41ED9" w:rsidP="00FC4076">
            <w:pPr>
              <w:pStyle w:val="a8"/>
            </w:pPr>
            <w:r>
              <w:t>2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675330" w:rsidP="00FC4076">
            <w:pPr>
              <w:pStyle w:val="a8"/>
            </w:pPr>
            <w:r>
              <w:t>5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527635" w:rsidRPr="00527635">
          <w:rPr>
            <w:bCs/>
          </w:rPr>
          <w:t>-</w:t>
        </w:r>
        <w:r w:rsidR="00527635" w:rsidRPr="00527635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527635">
          <w:t>2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27635" w:rsidTr="0052763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Митяева Ольга Александровна</w:t>
            </w:r>
          </w:p>
        </w:tc>
      </w:tr>
      <w:tr w:rsidR="00AA46ED" w:rsidRPr="00527635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527635" w:rsidTr="0052763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Лукичев Дмитрий Олегович</w:t>
            </w:r>
          </w:p>
        </w:tc>
      </w:tr>
      <w:tr w:rsidR="005C43EF" w:rsidRPr="00527635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635" w:rsidRDefault="00527635" w:rsidP="0076042D">
      <w:pPr>
        <w:pStyle w:val="a9"/>
      </w:pPr>
      <w:r>
        <w:separator/>
      </w:r>
    </w:p>
  </w:endnote>
  <w:endnote w:type="continuationSeparator" w:id="0">
    <w:p w:rsidR="00527635" w:rsidRDefault="00527635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302E7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11091/015-3А (11091/015)-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F045BC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F045BC" w:rsidRPr="009E2A4C">
            <w:rPr>
              <w:rStyle w:val="ad"/>
              <w:sz w:val="20"/>
              <w:szCs w:val="20"/>
            </w:rPr>
            <w:fldChar w:fldCharType="separate"/>
          </w:r>
          <w:r w:rsidR="00302E70">
            <w:rPr>
              <w:rStyle w:val="ad"/>
              <w:noProof/>
              <w:sz w:val="20"/>
              <w:szCs w:val="20"/>
            </w:rPr>
            <w:t>1</w:t>
          </w:r>
          <w:r w:rsidR="00F045BC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02E70" w:rsidRPr="00302E70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635" w:rsidRDefault="00527635" w:rsidP="0076042D">
      <w:pPr>
        <w:pStyle w:val="a9"/>
      </w:pPr>
      <w:r>
        <w:separator/>
      </w:r>
    </w:p>
  </w:footnote>
  <w:footnote w:type="continuationSeparator" w:id="0">
    <w:p w:rsidR="00527635" w:rsidRDefault="0052763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8;  11091/015, 11091/015-1А (11091/015), 11091/015-2А (11091/015), 11091/015-3А (11091/015), 11091/015-4А (11091/015), 11091/015-5А (11091/015), 11091/015-6А (11091/015), 11091/015-7А (11091/01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Бактериологическая лаборатория"/>
    <w:docVar w:name="class" w:val="2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8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B46C0DDCBE6A417BB40229458C1F892E"/>
    <w:docVar w:name="fill_date" w:val="24.11.2016"/>
    <w:docVar w:name="hlp" w:val="3"/>
    <w:docVar w:name="izm_date" w:val="18.11.2016"/>
    <w:docVar w:name="izm_metod" w:val="    "/>
    <w:docVar w:name="izm_nd_new" w:val="- Паспорт секундомера механического СОСпр-2б-2-00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5-3А (11091/015)- Н "/>
    <w:docVar w:name="num_form" w:val="2"/>
    <w:docVar w:name="oborud" w:val=" ПЭВМ, Микроскоп, автоклав "/>
    <w:docVar w:name="operac" w:val=" Проведение бактериологических исследования, оформление результатов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0765B0D3F8D432686D7DC2018A765F1"/>
    <w:docVar w:name="rm_id" w:val="141"/>
    <w:docVar w:name="rm_name" w:val=" Фельдшер-лаборант "/>
    <w:docVar w:name="rm_number" w:val=" 11091/015-3А (11091/015) "/>
    <w:docVar w:name="si_guids" w:val="16B6156C859E44F8992122044733BD6D@1712@19.10.2016@18.10.2017"/>
    <w:docVar w:name="sign_date" w:val="   "/>
    <w:docVar w:name="struct_info" w:val="    "/>
    <w:docVar w:name="template" w:val="napr_prg_sout.dot"/>
    <w:docVar w:name="timesmena" w:val="360"/>
    <w:docVar w:name="tools" w:val=" Питательные среды "/>
    <w:docVar w:name="version" w:val="51"/>
  </w:docVars>
  <w:rsids>
    <w:rsidRoot w:val="00FC051A"/>
    <w:rsid w:val="00025683"/>
    <w:rsid w:val="00046815"/>
    <w:rsid w:val="0005566C"/>
    <w:rsid w:val="000D1F5B"/>
    <w:rsid w:val="0010568D"/>
    <w:rsid w:val="00110025"/>
    <w:rsid w:val="001429B1"/>
    <w:rsid w:val="001607C8"/>
    <w:rsid w:val="001C608E"/>
    <w:rsid w:val="001F3F33"/>
    <w:rsid w:val="001F4D8D"/>
    <w:rsid w:val="00200781"/>
    <w:rsid w:val="00234932"/>
    <w:rsid w:val="00291AC8"/>
    <w:rsid w:val="002E55C6"/>
    <w:rsid w:val="00302E70"/>
    <w:rsid w:val="00305B2F"/>
    <w:rsid w:val="003259D9"/>
    <w:rsid w:val="003376BF"/>
    <w:rsid w:val="003410FC"/>
    <w:rsid w:val="00367816"/>
    <w:rsid w:val="003876C3"/>
    <w:rsid w:val="003C24DB"/>
    <w:rsid w:val="0040104A"/>
    <w:rsid w:val="00402CAC"/>
    <w:rsid w:val="00426B3D"/>
    <w:rsid w:val="00444410"/>
    <w:rsid w:val="004A47AD"/>
    <w:rsid w:val="004C4DB2"/>
    <w:rsid w:val="004C6E55"/>
    <w:rsid w:val="00527635"/>
    <w:rsid w:val="00550CA8"/>
    <w:rsid w:val="00563E94"/>
    <w:rsid w:val="00576095"/>
    <w:rsid w:val="005859B9"/>
    <w:rsid w:val="005A3A36"/>
    <w:rsid w:val="005B466C"/>
    <w:rsid w:val="005B7FE8"/>
    <w:rsid w:val="005C0A9A"/>
    <w:rsid w:val="005C43EF"/>
    <w:rsid w:val="00674E86"/>
    <w:rsid w:val="00675330"/>
    <w:rsid w:val="0069682B"/>
    <w:rsid w:val="006C28B3"/>
    <w:rsid w:val="007049EB"/>
    <w:rsid w:val="00710271"/>
    <w:rsid w:val="00717C9F"/>
    <w:rsid w:val="00745D40"/>
    <w:rsid w:val="0076042D"/>
    <w:rsid w:val="00761434"/>
    <w:rsid w:val="00794E17"/>
    <w:rsid w:val="007A4C5E"/>
    <w:rsid w:val="007D1852"/>
    <w:rsid w:val="007D2CEA"/>
    <w:rsid w:val="0080151C"/>
    <w:rsid w:val="00863880"/>
    <w:rsid w:val="00883461"/>
    <w:rsid w:val="008C739D"/>
    <w:rsid w:val="008D5F6D"/>
    <w:rsid w:val="008E68DE"/>
    <w:rsid w:val="0090588D"/>
    <w:rsid w:val="0092778A"/>
    <w:rsid w:val="00967790"/>
    <w:rsid w:val="00A12349"/>
    <w:rsid w:val="00A37C93"/>
    <w:rsid w:val="00A91908"/>
    <w:rsid w:val="00AA4551"/>
    <w:rsid w:val="00AA46ED"/>
    <w:rsid w:val="00AA4DCC"/>
    <w:rsid w:val="00AD14A4"/>
    <w:rsid w:val="00AD7C32"/>
    <w:rsid w:val="00AF5237"/>
    <w:rsid w:val="00AF796F"/>
    <w:rsid w:val="00B15188"/>
    <w:rsid w:val="00BA5029"/>
    <w:rsid w:val="00BB687C"/>
    <w:rsid w:val="00BC2F3C"/>
    <w:rsid w:val="00BF498E"/>
    <w:rsid w:val="00C02721"/>
    <w:rsid w:val="00C12C11"/>
    <w:rsid w:val="00C3083C"/>
    <w:rsid w:val="00CE0961"/>
    <w:rsid w:val="00CE3307"/>
    <w:rsid w:val="00D648FF"/>
    <w:rsid w:val="00D74283"/>
    <w:rsid w:val="00D76DF8"/>
    <w:rsid w:val="00DB5302"/>
    <w:rsid w:val="00DD6B1F"/>
    <w:rsid w:val="00E124F4"/>
    <w:rsid w:val="00E20A8E"/>
    <w:rsid w:val="00E36337"/>
    <w:rsid w:val="00E41ED9"/>
    <w:rsid w:val="00EB6780"/>
    <w:rsid w:val="00EB72AD"/>
    <w:rsid w:val="00EC37A1"/>
    <w:rsid w:val="00ED7D5C"/>
    <w:rsid w:val="00EE2799"/>
    <w:rsid w:val="00EF3DC4"/>
    <w:rsid w:val="00F045BC"/>
    <w:rsid w:val="00F17946"/>
    <w:rsid w:val="00F31233"/>
    <w:rsid w:val="00F74CCB"/>
    <w:rsid w:val="00F76072"/>
    <w:rsid w:val="00FB001B"/>
    <w:rsid w:val="00FB1833"/>
    <w:rsid w:val="00FC051A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2016-11-24T10:22:00Z</dcterms:created>
  <dcterms:modified xsi:type="dcterms:W3CDTF">2016-11-25T06:21:00Z</dcterms:modified>
</cp:coreProperties>
</file>